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BC" w:rsidRDefault="002174BC" w:rsidP="003970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Приложение 4</w:t>
      </w:r>
    </w:p>
    <w:p w:rsidR="002174BC" w:rsidRDefault="002174BC" w:rsidP="00397075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2174BC" w:rsidRDefault="002174BC" w:rsidP="0039707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2174BC" w:rsidRDefault="002174BC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174BC" w:rsidRDefault="002174BC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МБУЗ Ширинская ЦРБ Жемчужненская амбулатория</w:t>
      </w:r>
    </w:p>
    <w:p w:rsidR="002174BC" w:rsidRDefault="002174BC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174BC" w:rsidRDefault="002174BC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174BC" w:rsidRDefault="002174BC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174BC" w:rsidRDefault="002174BC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174BC" w:rsidRDefault="002174BC">
      <w:r w:rsidRPr="001B58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93pt;height:371.25pt;visibility:visible">
            <v:imagedata r:id="rId4" o:title=""/>
          </v:shape>
        </w:pict>
      </w:r>
    </w:p>
    <w:sectPr w:rsidR="002174BC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1B580D"/>
    <w:rsid w:val="002174BC"/>
    <w:rsid w:val="00397075"/>
    <w:rsid w:val="005121DE"/>
    <w:rsid w:val="005B55E1"/>
    <w:rsid w:val="00715F31"/>
    <w:rsid w:val="008658AB"/>
    <w:rsid w:val="0086655F"/>
    <w:rsid w:val="009878A7"/>
    <w:rsid w:val="00A0083E"/>
    <w:rsid w:val="00DF5C4F"/>
    <w:rsid w:val="00DF7615"/>
    <w:rsid w:val="00E5470B"/>
    <w:rsid w:val="00E7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105</Words>
  <Characters>602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9</cp:revision>
  <cp:lastPrinted>2013-05-29T01:11:00Z</cp:lastPrinted>
  <dcterms:created xsi:type="dcterms:W3CDTF">2013-05-24T07:28:00Z</dcterms:created>
  <dcterms:modified xsi:type="dcterms:W3CDTF">2013-05-29T01:12:00Z</dcterms:modified>
</cp:coreProperties>
</file>